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A3865" w14:textId="77777777" w:rsidR="007A35C9" w:rsidRDefault="007A35C9" w:rsidP="007A35C9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Robert JOHNSON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fl.1507)</w:t>
      </w:r>
    </w:p>
    <w:p w14:paraId="6EA25AD2" w14:textId="77777777" w:rsidR="007A35C9" w:rsidRDefault="007A35C9" w:rsidP="007A35C9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Southrepps</w:t>
      </w:r>
      <w:proofErr w:type="spellEnd"/>
      <w:r>
        <w:rPr>
          <w:rStyle w:val="s1"/>
        </w:rPr>
        <w:t>, Norfolk.</w:t>
      </w:r>
    </w:p>
    <w:p w14:paraId="65832C36" w14:textId="77777777" w:rsidR="007A35C9" w:rsidRDefault="007A35C9" w:rsidP="007A35C9">
      <w:pPr>
        <w:pStyle w:val="NoSpacing"/>
        <w:tabs>
          <w:tab w:val="left" w:pos="720"/>
        </w:tabs>
        <w:rPr>
          <w:rStyle w:val="s1"/>
        </w:rPr>
      </w:pPr>
    </w:p>
    <w:p w14:paraId="7444129E" w14:textId="77777777" w:rsidR="007A35C9" w:rsidRDefault="007A35C9" w:rsidP="007A35C9">
      <w:pPr>
        <w:pStyle w:val="NoSpacing"/>
        <w:tabs>
          <w:tab w:val="left" w:pos="720"/>
        </w:tabs>
        <w:rPr>
          <w:rStyle w:val="s1"/>
        </w:rPr>
      </w:pPr>
    </w:p>
    <w:p w14:paraId="728B3307" w14:textId="77777777" w:rsidR="007A35C9" w:rsidRDefault="007A35C9" w:rsidP="007A35C9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1507</w:t>
      </w:r>
      <w:r>
        <w:rPr>
          <w:rStyle w:val="s1"/>
        </w:rPr>
        <w:tab/>
        <w:t>He made his Will.</w:t>
      </w:r>
    </w:p>
    <w:p w14:paraId="613188A7" w14:textId="77777777" w:rsidR="007A35C9" w:rsidRDefault="007A35C9" w:rsidP="007A35C9">
      <w:pPr>
        <w:pStyle w:val="NoSpacing"/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 w:rsidRPr="00D40756">
          <w:rPr>
            <w:rStyle w:val="Hyperlink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Spyltymber</w:t>
      </w:r>
      <w:proofErr w:type="spellEnd"/>
      <w:r>
        <w:rPr>
          <w:rStyle w:val="s1"/>
        </w:rPr>
        <w:t xml:space="preserve"> 40)</w:t>
      </w:r>
    </w:p>
    <w:p w14:paraId="44546B46" w14:textId="77777777" w:rsidR="007A35C9" w:rsidRDefault="007A35C9" w:rsidP="007A35C9">
      <w:pPr>
        <w:pStyle w:val="NoSpacing"/>
        <w:tabs>
          <w:tab w:val="left" w:pos="720"/>
        </w:tabs>
        <w:rPr>
          <w:rStyle w:val="s1"/>
        </w:rPr>
      </w:pPr>
    </w:p>
    <w:p w14:paraId="75A438E3" w14:textId="77777777" w:rsidR="007A35C9" w:rsidRDefault="007A35C9" w:rsidP="007A35C9">
      <w:pPr>
        <w:pStyle w:val="NoSpacing"/>
        <w:tabs>
          <w:tab w:val="left" w:pos="720"/>
        </w:tabs>
        <w:rPr>
          <w:rStyle w:val="s1"/>
        </w:rPr>
      </w:pPr>
    </w:p>
    <w:p w14:paraId="38276236" w14:textId="77777777" w:rsidR="007A35C9" w:rsidRDefault="007A35C9" w:rsidP="007A35C9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29 March 2021</w:t>
      </w:r>
    </w:p>
    <w:p w14:paraId="4180440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C23F9" w14:textId="77777777" w:rsidR="007A35C9" w:rsidRDefault="007A35C9" w:rsidP="009139A6">
      <w:r>
        <w:separator/>
      </w:r>
    </w:p>
  </w:endnote>
  <w:endnote w:type="continuationSeparator" w:id="0">
    <w:p w14:paraId="36C29414" w14:textId="77777777" w:rsidR="007A35C9" w:rsidRDefault="007A35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904C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C5B1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BCA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E4902" w14:textId="77777777" w:rsidR="007A35C9" w:rsidRDefault="007A35C9" w:rsidP="009139A6">
      <w:r>
        <w:separator/>
      </w:r>
    </w:p>
  </w:footnote>
  <w:footnote w:type="continuationSeparator" w:id="0">
    <w:p w14:paraId="5DDEE88F" w14:textId="77777777" w:rsidR="007A35C9" w:rsidRDefault="007A35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7B3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80E5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F4FF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5C9"/>
    <w:rsid w:val="000666E0"/>
    <w:rsid w:val="002510B7"/>
    <w:rsid w:val="005C130B"/>
    <w:rsid w:val="007A35C9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899867"/>
  <w15:chartTrackingRefBased/>
  <w15:docId w15:val="{7AC4CC8E-1D3D-4737-883D-D1713F916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A35C9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7A35C9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2021-05-31T10:03:00Z</dcterms:created>
  <dcterms:modified xsi:type="dcterms:W3CDTF">2021-05-31T10:04:00Z</dcterms:modified>
</cp:coreProperties>
</file>